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EE" w:rsidRPr="004A6642" w:rsidRDefault="00BE29EE" w:rsidP="0075763E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378" r:id="rId5"/>
        </w:object>
      </w:r>
    </w:p>
    <w:p w:rsidR="00BE29EE" w:rsidRPr="004A6642" w:rsidRDefault="00BE29EE" w:rsidP="0075763E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BE29EE" w:rsidRPr="004A6642" w:rsidRDefault="00BE29EE" w:rsidP="0075763E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BE29EE" w:rsidRPr="004A6642" w:rsidRDefault="00BE29EE" w:rsidP="0075763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E29EE" w:rsidRPr="004A6642" w:rsidRDefault="00BE29EE" w:rsidP="0075763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E29EE" w:rsidRPr="00F30895" w:rsidRDefault="00BE29EE" w:rsidP="0075763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BE29EE" w:rsidRPr="004A6642" w:rsidRDefault="00BE29EE" w:rsidP="0075763E">
      <w:pPr>
        <w:jc w:val="center"/>
        <w:rPr>
          <w:b/>
          <w:i/>
          <w:color w:val="000000"/>
          <w:sz w:val="28"/>
        </w:rPr>
      </w:pPr>
    </w:p>
    <w:p w:rsidR="00BE29EE" w:rsidRPr="004A6642" w:rsidRDefault="00BE29EE" w:rsidP="0075763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BE29EE" w:rsidRDefault="00BE29EE" w:rsidP="0075763E">
      <w:pPr>
        <w:rPr>
          <w:b/>
          <w:color w:val="000000"/>
        </w:rPr>
      </w:pPr>
    </w:p>
    <w:p w:rsidR="00BE29EE" w:rsidRDefault="00BE29EE" w:rsidP="00E2613D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36</w:t>
      </w:r>
    </w:p>
    <w:p w:rsidR="00BE29EE" w:rsidRPr="004A6642" w:rsidRDefault="00BE29EE" w:rsidP="0075763E">
      <w:pPr>
        <w:rPr>
          <w:color w:val="000000"/>
        </w:rPr>
      </w:pPr>
    </w:p>
    <w:p w:rsidR="00BE29EE" w:rsidRPr="00E2613D" w:rsidRDefault="00BE29EE" w:rsidP="0075763E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E2613D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200 га"/>
        </w:smartTagPr>
        <w:r w:rsidRPr="00E2613D">
          <w:rPr>
            <w:color w:val="000000"/>
            <w:sz w:val="28"/>
            <w:szCs w:val="28"/>
          </w:rPr>
          <w:t>7,9200 га</w:t>
        </w:r>
      </w:smartTag>
      <w:r w:rsidRPr="00E2613D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  <w:r w:rsidRPr="00E2613D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200 га"/>
        </w:smartTagPr>
        <w:r w:rsidRPr="00E2613D">
          <w:rPr>
            <w:color w:val="000000"/>
            <w:sz w:val="28"/>
            <w:szCs w:val="28"/>
          </w:rPr>
          <w:t>7,9200 га</w:t>
        </w:r>
      </w:smartTag>
      <w:r w:rsidRPr="00E2613D">
        <w:rPr>
          <w:color w:val="000000"/>
          <w:sz w:val="28"/>
          <w:szCs w:val="28"/>
        </w:rPr>
        <w:t>, кадастровий номер 2324285700:07:002:0009,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  <w:r w:rsidRPr="00E2613D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9200 га"/>
        </w:smartTagPr>
        <w:r w:rsidRPr="00E2613D">
          <w:rPr>
            <w:color w:val="000000"/>
            <w:sz w:val="28"/>
            <w:szCs w:val="28"/>
          </w:rPr>
          <w:t>7,9200 га</w:t>
        </w:r>
      </w:smartTag>
      <w:r w:rsidRPr="00E2613D">
        <w:rPr>
          <w:color w:val="000000"/>
          <w:sz w:val="28"/>
          <w:szCs w:val="28"/>
        </w:rPr>
        <w:t xml:space="preserve">,  кадастровий номер 2324285700:07:002:0009, що знаходиться в оренді ТОВ </w:t>
      </w:r>
      <w:r w:rsidRPr="00E2613D">
        <w:rPr>
          <w:color w:val="000000"/>
          <w:sz w:val="28"/>
          <w:szCs w:val="28"/>
          <w:lang w:val="ru-RU"/>
        </w:rPr>
        <w:t>“</w:t>
      </w:r>
      <w:r w:rsidRPr="00E2613D">
        <w:rPr>
          <w:color w:val="000000"/>
          <w:sz w:val="28"/>
          <w:szCs w:val="28"/>
        </w:rPr>
        <w:t>Семенівське</w:t>
      </w:r>
      <w:r w:rsidRPr="00E2613D">
        <w:rPr>
          <w:color w:val="000000"/>
          <w:sz w:val="28"/>
          <w:szCs w:val="28"/>
          <w:lang w:val="ru-RU"/>
        </w:rPr>
        <w:t>“</w:t>
      </w:r>
      <w:r w:rsidRPr="00E2613D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  <w:r w:rsidRPr="00E2613D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  <w:r w:rsidRPr="00E2613D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  <w:r w:rsidRPr="00E2613D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</w:p>
    <w:p w:rsidR="00BE29EE" w:rsidRPr="00E2613D" w:rsidRDefault="00BE29EE" w:rsidP="0075763E">
      <w:pPr>
        <w:pStyle w:val="NoSpacing"/>
        <w:ind w:firstLine="709"/>
        <w:rPr>
          <w:color w:val="000000"/>
          <w:sz w:val="28"/>
          <w:szCs w:val="28"/>
        </w:rPr>
      </w:pPr>
    </w:p>
    <w:p w:rsidR="00BE29EE" w:rsidRPr="0075763E" w:rsidRDefault="00BE29EE" w:rsidP="0075763E">
      <w:pPr>
        <w:pStyle w:val="NoSpacing"/>
        <w:rPr>
          <w:color w:val="000000"/>
          <w:sz w:val="28"/>
          <w:szCs w:val="28"/>
        </w:rPr>
      </w:pPr>
      <w:r w:rsidRPr="00E2613D">
        <w:rPr>
          <w:color w:val="000000"/>
          <w:sz w:val="28"/>
          <w:szCs w:val="28"/>
        </w:rPr>
        <w:t>Голов</w:t>
      </w:r>
      <w:r w:rsidRPr="004A6642">
        <w:rPr>
          <w:color w:val="000000"/>
          <w:sz w:val="28"/>
          <w:szCs w:val="28"/>
        </w:rPr>
        <w:t xml:space="preserve">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  <w:bookmarkStart w:id="0" w:name="_GoBack"/>
      <w:bookmarkEnd w:id="0"/>
    </w:p>
    <w:sectPr w:rsidR="00BE29EE" w:rsidRPr="0075763E" w:rsidSect="00626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63E"/>
    <w:rsid w:val="00067F56"/>
    <w:rsid w:val="001C06BD"/>
    <w:rsid w:val="003066E2"/>
    <w:rsid w:val="004A6642"/>
    <w:rsid w:val="00556004"/>
    <w:rsid w:val="00626A56"/>
    <w:rsid w:val="006953B1"/>
    <w:rsid w:val="00756BB3"/>
    <w:rsid w:val="0075763E"/>
    <w:rsid w:val="00891B68"/>
    <w:rsid w:val="00BE29EE"/>
    <w:rsid w:val="00D04DEA"/>
    <w:rsid w:val="00E2613D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63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763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763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5763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5763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5763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5763E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75763E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75763E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2018-12-26T12:06:00Z</cp:lastPrinted>
  <dcterms:created xsi:type="dcterms:W3CDTF">2018-12-12T13:40:00Z</dcterms:created>
  <dcterms:modified xsi:type="dcterms:W3CDTF">2018-12-26T12:07:00Z</dcterms:modified>
</cp:coreProperties>
</file>